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752CEC74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86097A" w:rsidRPr="0086097A">
        <w:t xml:space="preserve"> </w:t>
      </w:r>
      <w:r w:rsidR="0086097A" w:rsidRPr="0086097A">
        <w:rPr>
          <w:sz w:val="20"/>
        </w:rPr>
        <w:t>OO/2/000329/26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86097A" w:rsidRPr="0086097A">
        <w:rPr>
          <w:b/>
          <w:bCs/>
          <w:sz w:val="20"/>
        </w:rPr>
        <w:t>Opracowanie Programu Funkcjonalno-Użytkowego na wykonanie myjni kontenerów IBC wraz z adaptacją terenów przyległych w Zakładzie Produkcyjnym ORLEN OIL Sp. z o.o. w Czechowicach-Dziedzicach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2D675593" w:rsid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86097A" w:rsidRPr="0086097A">
        <w:rPr>
          <w:sz w:val="20"/>
        </w:rPr>
        <w:t>OO/2/000329/26</w:t>
      </w:r>
      <w:r w:rsidR="0086097A">
        <w:rPr>
          <w:sz w:val="20"/>
        </w:rPr>
        <w:t>.</w:t>
      </w:r>
    </w:p>
    <w:p w14:paraId="1409A4CB" w14:textId="65C4803C" w:rsidR="00E04648" w:rsidRDefault="00E04648" w:rsidP="00FB52CE">
      <w:pPr>
        <w:rPr>
          <w:sz w:val="20"/>
        </w:rPr>
      </w:pPr>
      <w:r>
        <w:rPr>
          <w:sz w:val="20"/>
        </w:rPr>
        <w:t>Podczas wizji lokalnej przekazano w formie papierowej/elektronicznej* następujące dokumenty:</w:t>
      </w:r>
    </w:p>
    <w:p w14:paraId="670D7CDF" w14:textId="6C3085AC" w:rsidR="00E04648" w:rsidRDefault="00E04648" w:rsidP="00FB52CE">
      <w:pPr>
        <w:rPr>
          <w:sz w:val="20"/>
        </w:rPr>
      </w:pPr>
      <w:r>
        <w:rPr>
          <w:sz w:val="20"/>
        </w:rPr>
        <w:t>…………………..</w:t>
      </w:r>
    </w:p>
    <w:p w14:paraId="34EB3ABA" w14:textId="4E46B343" w:rsidR="00E04648" w:rsidRDefault="00E04648" w:rsidP="00FB52CE">
      <w:pPr>
        <w:rPr>
          <w:sz w:val="20"/>
        </w:rPr>
      </w:pPr>
      <w:r>
        <w:rPr>
          <w:sz w:val="20"/>
        </w:rPr>
        <w:t>…………………</w:t>
      </w:r>
    </w:p>
    <w:p w14:paraId="0C143ED4" w14:textId="7C9A3389" w:rsidR="00E04648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26B0BFD5" w14:textId="500B8A46" w:rsidR="00E04648" w:rsidRPr="00FB52CE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09D8D2CB" w:rsidR="00FB52CE" w:rsidRPr="00E04648" w:rsidRDefault="00E04648" w:rsidP="00E04648">
      <w:pPr>
        <w:rPr>
          <w:sz w:val="20"/>
        </w:rPr>
      </w:pPr>
      <w:r>
        <w:rPr>
          <w:sz w:val="20"/>
        </w:rPr>
        <w:t>*zaznaczyć formę przekazania dokumentów</w:t>
      </w:r>
    </w:p>
    <w:sectPr w:rsidR="00FB52CE" w:rsidRPr="00E04648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C7DB4"/>
    <w:multiLevelType w:val="hybridMultilevel"/>
    <w:tmpl w:val="2BF8157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  <w:num w:numId="7" w16cid:durableId="1198080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250D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46D2C"/>
    <w:rsid w:val="00763A50"/>
    <w:rsid w:val="00774847"/>
    <w:rsid w:val="00792A9F"/>
    <w:rsid w:val="00792E3C"/>
    <w:rsid w:val="007A438B"/>
    <w:rsid w:val="007B7A32"/>
    <w:rsid w:val="007D7125"/>
    <w:rsid w:val="007F7FFB"/>
    <w:rsid w:val="0081618C"/>
    <w:rsid w:val="00827755"/>
    <w:rsid w:val="00836E8F"/>
    <w:rsid w:val="008460E1"/>
    <w:rsid w:val="0086097A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32056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42D0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04648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B5437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E04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13</TotalTime>
  <Pages>1</Pages>
  <Words>114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1348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12</cp:revision>
  <cp:lastPrinted>2018-04-27T07:47:00Z</cp:lastPrinted>
  <dcterms:created xsi:type="dcterms:W3CDTF">2024-08-29T09:42:00Z</dcterms:created>
  <dcterms:modified xsi:type="dcterms:W3CDTF">2026-05-27T07:30:00Z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